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5996B" w14:textId="77777777" w:rsidR="007753AD" w:rsidRDefault="007753AD" w:rsidP="00775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HOLME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678B5ADC" w14:textId="77777777" w:rsidR="007753AD" w:rsidRDefault="007753AD" w:rsidP="00775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Newark, Nottinghamshire. Merchant.</w:t>
      </w:r>
    </w:p>
    <w:p w14:paraId="6829A494" w14:textId="77777777" w:rsidR="007753AD" w:rsidRDefault="007753AD" w:rsidP="007753AD">
      <w:pPr>
        <w:pStyle w:val="NoSpacing"/>
        <w:rPr>
          <w:rFonts w:cs="Times New Roman"/>
          <w:szCs w:val="24"/>
        </w:rPr>
      </w:pPr>
    </w:p>
    <w:p w14:paraId="209BA8DF" w14:textId="77777777" w:rsidR="007753AD" w:rsidRDefault="007753AD" w:rsidP="007753AD">
      <w:pPr>
        <w:pStyle w:val="NoSpacing"/>
        <w:rPr>
          <w:rFonts w:cs="Times New Roman"/>
          <w:szCs w:val="24"/>
        </w:rPr>
      </w:pPr>
    </w:p>
    <w:p w14:paraId="0EAA2418" w14:textId="77777777" w:rsidR="007753AD" w:rsidRDefault="007753AD" w:rsidP="00775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>Nicholas Tourney, esquire(q.v.), brought a plaint of debt against him and</w:t>
      </w:r>
    </w:p>
    <w:p w14:paraId="30375F39" w14:textId="77777777" w:rsidR="007753AD" w:rsidRDefault="007753AD" w:rsidP="00775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574CD184" w14:textId="77777777" w:rsidR="007753AD" w:rsidRDefault="007753AD" w:rsidP="00775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390E9D8E" w14:textId="77777777" w:rsidR="007753AD" w:rsidRDefault="007753AD" w:rsidP="007753AD">
      <w:pPr>
        <w:pStyle w:val="NoSpacing"/>
        <w:rPr>
          <w:rFonts w:cs="Times New Roman"/>
          <w:szCs w:val="24"/>
        </w:rPr>
      </w:pPr>
    </w:p>
    <w:p w14:paraId="00BF19F2" w14:textId="77777777" w:rsidR="007753AD" w:rsidRDefault="007753AD" w:rsidP="007753AD">
      <w:pPr>
        <w:pStyle w:val="NoSpacing"/>
        <w:rPr>
          <w:rFonts w:cs="Times New Roman"/>
          <w:szCs w:val="24"/>
        </w:rPr>
      </w:pPr>
    </w:p>
    <w:p w14:paraId="3E5305B9" w14:textId="77777777" w:rsidR="007753AD" w:rsidRDefault="007753AD" w:rsidP="007753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June 2023</w:t>
      </w:r>
    </w:p>
    <w:p w14:paraId="249488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5272C" w14:textId="77777777" w:rsidR="007753AD" w:rsidRDefault="007753AD" w:rsidP="009139A6">
      <w:r>
        <w:separator/>
      </w:r>
    </w:p>
  </w:endnote>
  <w:endnote w:type="continuationSeparator" w:id="0">
    <w:p w14:paraId="3BEE046A" w14:textId="77777777" w:rsidR="007753AD" w:rsidRDefault="007753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2B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C6B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214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F054F" w14:textId="77777777" w:rsidR="007753AD" w:rsidRDefault="007753AD" w:rsidP="009139A6">
      <w:r>
        <w:separator/>
      </w:r>
    </w:p>
  </w:footnote>
  <w:footnote w:type="continuationSeparator" w:id="0">
    <w:p w14:paraId="4DD4C9DF" w14:textId="77777777" w:rsidR="007753AD" w:rsidRDefault="007753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04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913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39E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3AD"/>
    <w:rsid w:val="000666E0"/>
    <w:rsid w:val="002510B7"/>
    <w:rsid w:val="005C130B"/>
    <w:rsid w:val="007753A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8D623"/>
  <w15:chartTrackingRefBased/>
  <w15:docId w15:val="{8AEB204A-3F94-4C30-BCFC-08FF5FBE9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753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2023-06-24T09:47:00Z</dcterms:created>
  <dcterms:modified xsi:type="dcterms:W3CDTF">2023-06-24T09:47:00Z</dcterms:modified>
</cp:coreProperties>
</file>